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B3E66" w14:textId="77777777" w:rsidR="005B3EA7" w:rsidRDefault="005B3EA7" w:rsidP="005B3E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MARKEBY</w:t>
      </w:r>
      <w:r>
        <w:rPr>
          <w:rFonts w:cs="Times New Roman"/>
          <w:szCs w:val="24"/>
        </w:rPr>
        <w:t xml:space="preserve">        (fl.1408)</w:t>
      </w:r>
    </w:p>
    <w:p w14:paraId="7925D6D2" w14:textId="77777777" w:rsidR="005B3EA7" w:rsidRDefault="005B3EA7" w:rsidP="005B3E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Louth, Lincolnshire. Brasier.</w:t>
      </w:r>
    </w:p>
    <w:p w14:paraId="3BAF3B96" w14:textId="77777777" w:rsidR="005B3EA7" w:rsidRDefault="005B3EA7" w:rsidP="005B3EA7">
      <w:pPr>
        <w:pStyle w:val="NoSpacing"/>
        <w:rPr>
          <w:rFonts w:cs="Times New Roman"/>
          <w:szCs w:val="24"/>
        </w:rPr>
      </w:pPr>
    </w:p>
    <w:p w14:paraId="4C8DC8BA" w14:textId="77777777" w:rsidR="005B3EA7" w:rsidRDefault="005B3EA7" w:rsidP="005B3EA7">
      <w:pPr>
        <w:pStyle w:val="NoSpacing"/>
        <w:rPr>
          <w:rFonts w:cs="Times New Roman"/>
          <w:szCs w:val="24"/>
        </w:rPr>
      </w:pPr>
    </w:p>
    <w:p w14:paraId="765A5C3C" w14:textId="77777777" w:rsidR="005B3EA7" w:rsidRDefault="005B3EA7" w:rsidP="005B3E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1408</w:t>
      </w:r>
      <w:r>
        <w:rPr>
          <w:rFonts w:cs="Times New Roman"/>
          <w:szCs w:val="24"/>
        </w:rPr>
        <w:tab/>
        <w:t>He made a plaint of debt against John Wyles(q.v.) and three others.</w:t>
      </w:r>
    </w:p>
    <w:p w14:paraId="039173BE" w14:textId="77777777" w:rsidR="005B3EA7" w:rsidRDefault="005B3EA7" w:rsidP="005B3E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273C6">
          <w:rPr>
            <w:rStyle w:val="Hyperlink"/>
            <w:rFonts w:cs="Times New Roman"/>
            <w:szCs w:val="24"/>
          </w:rPr>
          <w:t>https://waalt.uh.edu/index.php/CP40/589:_K-Z</w:t>
        </w:r>
      </w:hyperlink>
      <w:r>
        <w:rPr>
          <w:rFonts w:cs="Times New Roman"/>
          <w:szCs w:val="24"/>
        </w:rPr>
        <w:t xml:space="preserve"> )</w:t>
      </w:r>
    </w:p>
    <w:p w14:paraId="72F4994D" w14:textId="77777777" w:rsidR="00595C4D" w:rsidRDefault="00595C4D" w:rsidP="00595C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>William Nucome of Saltfleetby(q.v.) and three others brought a plaint of</w:t>
      </w:r>
    </w:p>
    <w:p w14:paraId="2CAA167C" w14:textId="77777777" w:rsidR="00595C4D" w:rsidRDefault="00595C4D" w:rsidP="00595C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debt against him and John Payntour of Louth(q.v.).</w:t>
      </w:r>
    </w:p>
    <w:p w14:paraId="1785615B" w14:textId="5324D4A1" w:rsidR="00595C4D" w:rsidRDefault="00595C4D" w:rsidP="005B3E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7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7E1202EE" w14:textId="77777777" w:rsidR="005B3EA7" w:rsidRDefault="005B3EA7" w:rsidP="005B3EA7">
      <w:pPr>
        <w:pStyle w:val="NoSpacing"/>
        <w:rPr>
          <w:rFonts w:cs="Times New Roman"/>
          <w:szCs w:val="24"/>
        </w:rPr>
      </w:pPr>
    </w:p>
    <w:p w14:paraId="14076C89" w14:textId="77777777" w:rsidR="005B3EA7" w:rsidRDefault="005B3EA7" w:rsidP="005B3EA7">
      <w:pPr>
        <w:pStyle w:val="NoSpacing"/>
        <w:rPr>
          <w:rFonts w:cs="Times New Roman"/>
          <w:szCs w:val="24"/>
        </w:rPr>
      </w:pPr>
    </w:p>
    <w:p w14:paraId="7BDB71D9" w14:textId="77777777" w:rsidR="005B3EA7" w:rsidRDefault="005B3EA7" w:rsidP="005B3E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 2023</w:t>
      </w:r>
    </w:p>
    <w:p w14:paraId="19F8A3D8" w14:textId="09BA31A6" w:rsidR="00595C4D" w:rsidRDefault="00595C4D" w:rsidP="005B3E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June 2023</w:t>
      </w:r>
    </w:p>
    <w:p w14:paraId="7B18C421" w14:textId="77777777" w:rsidR="00BA00AB" w:rsidRPr="005B3EA7" w:rsidRDefault="00BA00AB" w:rsidP="005B3EA7"/>
    <w:sectPr w:rsidR="00BA00AB" w:rsidRPr="005B3E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3EEEE" w14:textId="77777777" w:rsidR="005C6AB1" w:rsidRDefault="005C6AB1" w:rsidP="009139A6">
      <w:r>
        <w:separator/>
      </w:r>
    </w:p>
  </w:endnote>
  <w:endnote w:type="continuationSeparator" w:id="0">
    <w:p w14:paraId="3453942F" w14:textId="77777777" w:rsidR="005C6AB1" w:rsidRDefault="005C6A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A7D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73A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08C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1ADF" w14:textId="77777777" w:rsidR="005C6AB1" w:rsidRDefault="005C6AB1" w:rsidP="009139A6">
      <w:r>
        <w:separator/>
      </w:r>
    </w:p>
  </w:footnote>
  <w:footnote w:type="continuationSeparator" w:id="0">
    <w:p w14:paraId="4E2A3B92" w14:textId="77777777" w:rsidR="005C6AB1" w:rsidRDefault="005C6A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D76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D3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A9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EA7"/>
    <w:rsid w:val="000666E0"/>
    <w:rsid w:val="002510B7"/>
    <w:rsid w:val="00595C4D"/>
    <w:rsid w:val="005B3EA7"/>
    <w:rsid w:val="005C130B"/>
    <w:rsid w:val="005C6AB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AB6D4"/>
  <w15:chartTrackingRefBased/>
  <w15:docId w15:val="{CEC3C09C-78DD-4B9E-9ACA-A005B759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B3E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636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K-Z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2023-05-28T09:46:00Z</dcterms:created>
  <dcterms:modified xsi:type="dcterms:W3CDTF">2023-06-28T14:56:00Z</dcterms:modified>
</cp:coreProperties>
</file>